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CFBF8" w14:textId="57277FBB" w:rsidR="00B84299" w:rsidRPr="00740AA7" w:rsidRDefault="00B84299" w:rsidP="00B84299">
      <w:pPr>
        <w:tabs>
          <w:tab w:val="right" w:pos="9072"/>
        </w:tabs>
        <w:jc w:val="both"/>
        <w:rPr>
          <w:rFonts w:ascii="Arial" w:hAnsi="Arial"/>
          <w:b/>
          <w:bCs/>
          <w:i/>
          <w:iCs/>
          <w:sz w:val="24"/>
          <w:szCs w:val="24"/>
          <w:lang w:eastAsia="zh-CN"/>
        </w:rPr>
      </w:pPr>
      <w:r w:rsidRPr="6079CCFC">
        <w:rPr>
          <w:rFonts w:ascii="Arial" w:hAnsi="Arial" w:cs="Arial"/>
          <w:b/>
          <w:bCs/>
          <w:sz w:val="24"/>
          <w:szCs w:val="24"/>
        </w:rPr>
        <w:t xml:space="preserve">3GPP TSG-RAN WG4 Meeting </w:t>
      </w:r>
      <w:r w:rsidRPr="6079CCFC">
        <w:rPr>
          <w:rFonts w:ascii="Arial" w:hAnsi="Arial" w:cs="Arial"/>
          <w:b/>
          <w:bCs/>
          <w:sz w:val="24"/>
          <w:szCs w:val="24"/>
          <w:lang w:eastAsia="zh-CN"/>
        </w:rPr>
        <w:t>#10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>
        <w:tab/>
      </w:r>
      <w:r w:rsidR="009C12A8" w:rsidRPr="009E0A45">
        <w:rPr>
          <w:rFonts w:ascii="Arial" w:hAnsi="Arial"/>
          <w:b/>
          <w:bCs/>
          <w:sz w:val="24"/>
          <w:szCs w:val="24"/>
          <w:lang w:eastAsia="zh-CN"/>
        </w:rPr>
        <w:t>R4-2314384</w:t>
      </w:r>
    </w:p>
    <w:p w14:paraId="142B1CD5" w14:textId="77777777" w:rsidR="00B84299" w:rsidRPr="00740AA7" w:rsidRDefault="00B84299" w:rsidP="00B84299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/>
          <w:b/>
          <w:sz w:val="24"/>
          <w:lang w:eastAsia="zh-CN"/>
        </w:rPr>
      </w:pPr>
      <w:r w:rsidRPr="00E94182">
        <w:rPr>
          <w:rFonts w:ascii="Arial" w:hAnsi="Arial"/>
          <w:b/>
          <w:sz w:val="24"/>
        </w:rPr>
        <w:t>Toulouse, France, August 21-25, 2023</w:t>
      </w:r>
    </w:p>
    <w:p w14:paraId="2D2C03A9" w14:textId="77777777" w:rsidR="001C7819" w:rsidRDefault="001C7819" w:rsidP="001C7819">
      <w:pPr>
        <w:rPr>
          <w:lang w:eastAsia="zh-CN"/>
        </w:rPr>
      </w:pPr>
    </w:p>
    <w:p w14:paraId="0C9523CB" w14:textId="2148DA25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3278" w:rsidRPr="00B23278">
        <w:rPr>
          <w:rFonts w:ascii="Arial" w:hAnsi="Arial" w:cs="Arial"/>
          <w:bCs/>
          <w:sz w:val="22"/>
          <w:szCs w:val="22"/>
          <w:lang w:eastAsia="zh-CN"/>
        </w:rPr>
        <w:t xml:space="preserve">Reply LS </w:t>
      </w:r>
      <w:bookmarkStart w:id="0" w:name="_Hlk143661043"/>
      <w:r w:rsidR="00B23278" w:rsidRPr="00B23278">
        <w:rPr>
          <w:rFonts w:ascii="Arial" w:hAnsi="Arial" w:cs="Arial"/>
          <w:bCs/>
          <w:sz w:val="22"/>
          <w:szCs w:val="22"/>
          <w:lang w:eastAsia="zh-CN"/>
        </w:rPr>
        <w:t xml:space="preserve">on </w:t>
      </w:r>
      <w:r w:rsidR="00B84299" w:rsidRPr="00B84299">
        <w:rPr>
          <w:rFonts w:ascii="Arial" w:hAnsi="Arial" w:cs="Arial"/>
          <w:bCs/>
          <w:sz w:val="22"/>
          <w:szCs w:val="22"/>
          <w:lang w:eastAsia="zh-CN"/>
        </w:rPr>
        <w:t>monitoring of paging occasions for CG-SDT with HD-FDD Redcap UEs</w:t>
      </w:r>
      <w:bookmarkEnd w:id="0"/>
    </w:p>
    <w:p w14:paraId="508ADB77" w14:textId="4E223655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9"/>
      <w:bookmarkStart w:id="4" w:name="OLE_LINK10"/>
      <w:r w:rsidR="00B84299" w:rsidRPr="00B84299">
        <w:rPr>
          <w:rFonts w:ascii="Arial" w:hAnsi="Arial" w:cs="Arial"/>
          <w:bCs/>
          <w:sz w:val="22"/>
          <w:szCs w:val="22"/>
          <w:lang w:eastAsia="zh-CN"/>
        </w:rPr>
        <w:t>R2-</w:t>
      </w:r>
      <w:bookmarkStart w:id="5" w:name="_Hlk143660876"/>
      <w:r w:rsidR="00B84299" w:rsidRPr="00B84299">
        <w:rPr>
          <w:rFonts w:ascii="Arial" w:hAnsi="Arial" w:cs="Arial"/>
          <w:bCs/>
          <w:sz w:val="22"/>
          <w:szCs w:val="22"/>
          <w:lang w:eastAsia="zh-CN"/>
        </w:rPr>
        <w:t>2304562</w:t>
      </w:r>
      <w:bookmarkEnd w:id="3"/>
      <w:bookmarkEnd w:id="4"/>
      <w:bookmarkEnd w:id="5"/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6"/>
    <w:bookmarkEnd w:id="7"/>
    <w:bookmarkEnd w:id="8"/>
    <w:p w14:paraId="2BC6C8FA" w14:textId="6F6B5606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84299" w:rsidRPr="00FF49B9">
        <w:rPr>
          <w:rFonts w:ascii="Arial" w:hAnsi="Arial" w:cs="Arial"/>
          <w:bCs/>
        </w:rPr>
        <w:t>NR_SmallData_INACTIVE</w:t>
      </w:r>
      <w:proofErr w:type="spellEnd"/>
      <w:r w:rsidR="00B84299" w:rsidRPr="00FF49B9">
        <w:rPr>
          <w:rFonts w:ascii="Arial" w:hAnsi="Arial" w:cs="Arial"/>
          <w:bCs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55B15226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3A061ED4" w14:textId="02695465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299" w:rsidRPr="00735B24">
        <w:rPr>
          <w:rFonts w:ascii="Arial" w:hAnsi="Arial" w:cs="Arial"/>
          <w:sz w:val="22"/>
          <w:szCs w:val="22"/>
        </w:rPr>
        <w:t>RAN WG</w:t>
      </w:r>
      <w:r w:rsidR="00B84299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9"/>
    <w:bookmarkEnd w:id="10"/>
    <w:p w14:paraId="0CB9AF08" w14:textId="77777777" w:rsidR="001C7819" w:rsidRDefault="001C7819" w:rsidP="00D44596">
      <w:pPr>
        <w:spacing w:after="60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058DE889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B84299">
        <w:rPr>
          <w:rFonts w:eastAsiaTheme="minorEastAsia" w:cs="Arial"/>
          <w:sz w:val="20"/>
          <w:lang w:eastAsia="zh-CN"/>
        </w:rPr>
        <w:t>Ogeen</w:t>
      </w:r>
      <w:r w:rsidRPr="00686F8B">
        <w:rPr>
          <w:rFonts w:eastAsiaTheme="minorEastAsia" w:cs="Arial" w:hint="eastAsia"/>
          <w:sz w:val="20"/>
          <w:lang w:eastAsia="zh-CN"/>
        </w:rPr>
        <w:t xml:space="preserve"> </w:t>
      </w:r>
      <w:r w:rsidR="00B84299">
        <w:rPr>
          <w:rFonts w:eastAsiaTheme="minorEastAsia" w:cs="Arial"/>
          <w:sz w:val="20"/>
          <w:lang w:eastAsia="zh-CN"/>
        </w:rPr>
        <w:t>Hanna Toma</w:t>
      </w:r>
    </w:p>
    <w:p w14:paraId="6AA31698" w14:textId="7B84D882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8" w:history="1">
        <w:r w:rsidR="00B84299" w:rsidRPr="003C2CD0">
          <w:rPr>
            <w:rStyle w:val="Hyperlink"/>
            <w:rFonts w:cs="Arial"/>
            <w:sz w:val="22"/>
            <w:szCs w:val="22"/>
            <w:lang w:val="de-DE" w:eastAsia="zh-CN"/>
          </w:rPr>
          <w:t>ogeenhanna.toma</w:t>
        </w:r>
        <w:r w:rsidR="00B84299" w:rsidRPr="003C2CD0">
          <w:rPr>
            <w:rStyle w:val="Hyperlink"/>
            <w:rFonts w:cs="Arial" w:hint="eastAsia"/>
            <w:sz w:val="22"/>
            <w:szCs w:val="22"/>
            <w:lang w:val="de-DE" w:eastAsia="zh-CN"/>
          </w:rPr>
          <w:t>@</w:t>
        </w:r>
        <w:r w:rsidR="00B84299" w:rsidRPr="003C2CD0">
          <w:rPr>
            <w:rStyle w:val="Hyperlink"/>
            <w:rFonts w:cs="Arial"/>
            <w:sz w:val="22"/>
            <w:szCs w:val="22"/>
            <w:lang w:val="de-DE" w:eastAsia="zh-CN"/>
          </w:rPr>
          <w:t>mediatek</w:t>
        </w:r>
        <w:r w:rsidR="00B84299" w:rsidRPr="003C2CD0">
          <w:rPr>
            <w:rStyle w:val="Hyperlink"/>
            <w:rFonts w:cs="Arial" w:hint="eastAsia"/>
            <w:sz w:val="22"/>
            <w:szCs w:val="22"/>
            <w:lang w:val="de-DE" w:eastAsia="zh-CN"/>
          </w:rPr>
          <w:t>.c</w:t>
        </w:r>
        <w:r w:rsidR="00B84299" w:rsidRPr="003C2CD0">
          <w:rPr>
            <w:rStyle w:val="Hyperlink"/>
            <w:rFonts w:cs="Arial"/>
            <w:sz w:val="22"/>
            <w:szCs w:val="22"/>
            <w:lang w:val="de-DE" w:eastAsia="zh-CN"/>
          </w:rPr>
          <w:t>om</w:t>
        </w:r>
      </w:hyperlink>
    </w:p>
    <w:p w14:paraId="4EDFD536" w14:textId="77777777" w:rsidR="001C7819" w:rsidRPr="00914CE4" w:rsidRDefault="001C7819" w:rsidP="00D44596">
      <w:pPr>
        <w:spacing w:after="60"/>
        <w:rPr>
          <w:rFonts w:ascii="Arial" w:hAnsi="Arial" w:cs="Arial"/>
          <w:b/>
          <w:lang w:val="de-DE"/>
        </w:rPr>
      </w:pPr>
    </w:p>
    <w:p w14:paraId="284DEF5B" w14:textId="3A79ED77" w:rsidR="001C7819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653C100C" w:rsidR="001C7819" w:rsidRPr="00D44596" w:rsidRDefault="001C7819" w:rsidP="00D4459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>thanks RAN</w:t>
      </w:r>
      <w:r w:rsidR="000F26A7">
        <w:rPr>
          <w:rFonts w:hint="eastAsia"/>
          <w:lang w:val="en-US" w:eastAsia="zh-CN"/>
        </w:rPr>
        <w:t>2</w:t>
      </w:r>
      <w:r w:rsidR="00847709">
        <w:rPr>
          <w:rFonts w:hint="eastAsia"/>
          <w:lang w:val="en-US" w:eastAsia="zh-CN"/>
        </w:rPr>
        <w:t xml:space="preserve"> for the</w:t>
      </w:r>
      <w:r w:rsidR="00D44596">
        <w:rPr>
          <w:lang w:val="en-US" w:eastAsia="zh-CN"/>
        </w:rPr>
        <w:t xml:space="preserve"> sent</w:t>
      </w:r>
      <w:r w:rsidR="00847709">
        <w:rPr>
          <w:rFonts w:hint="eastAsia"/>
          <w:lang w:val="en-US" w:eastAsia="zh-CN"/>
        </w:rPr>
        <w:t xml:space="preserve"> LS </w:t>
      </w:r>
      <w:r w:rsidR="007B07D4" w:rsidRPr="007B07D4">
        <w:rPr>
          <w:lang w:val="en-US" w:eastAsia="zh-CN"/>
        </w:rPr>
        <w:t>R2-</w:t>
      </w:r>
      <w:r w:rsidR="00B84299" w:rsidRPr="00B84299">
        <w:rPr>
          <w:lang w:val="en-US" w:eastAsia="zh-CN"/>
        </w:rPr>
        <w:t>2304562</w:t>
      </w:r>
      <w:r w:rsidR="00B84299">
        <w:rPr>
          <w:lang w:val="en-US" w:eastAsia="zh-CN"/>
        </w:rPr>
        <w:t xml:space="preserve"> </w:t>
      </w:r>
      <w:r w:rsidR="00877756">
        <w:rPr>
          <w:rFonts w:hint="eastAsia"/>
          <w:lang w:val="en-US" w:eastAsia="zh-CN"/>
        </w:rPr>
        <w:t>on</w:t>
      </w:r>
      <w:r w:rsidR="00877756" w:rsidRPr="00877756">
        <w:t xml:space="preserve"> </w:t>
      </w:r>
      <w:r w:rsidR="00B84299" w:rsidRPr="00B84299">
        <w:t>monitoring of paging occasions for CG-SDT with HD-FDD Redcap UEs</w:t>
      </w:r>
      <w:r w:rsidR="00B84299">
        <w:t xml:space="preserve">. </w:t>
      </w:r>
      <w:r w:rsidR="00B84299">
        <w:rPr>
          <w:rFonts w:hint="eastAsia"/>
          <w:lang w:val="en-US" w:eastAsia="zh-CN"/>
        </w:rPr>
        <w:t xml:space="preserve">RAN4 discussed the LS </w:t>
      </w:r>
      <w:r w:rsidR="00B84299">
        <w:rPr>
          <w:lang w:val="en-US" w:eastAsia="zh-CN"/>
        </w:rPr>
        <w:t xml:space="preserve">regarding </w:t>
      </w:r>
      <w:r w:rsidR="00B84299" w:rsidRPr="00B84299">
        <w:rPr>
          <w:lang w:val="en-US" w:eastAsia="zh-CN"/>
        </w:rPr>
        <w:t xml:space="preserve">RAN2’s understanding </w:t>
      </w:r>
      <w:r w:rsidR="00B84299">
        <w:rPr>
          <w:rFonts w:hint="eastAsia"/>
          <w:lang w:val="en-US" w:eastAsia="zh-CN"/>
        </w:rPr>
        <w:t>on</w:t>
      </w:r>
      <w:r w:rsidR="00B84299" w:rsidRPr="00877756">
        <w:t xml:space="preserve"> </w:t>
      </w:r>
      <w:r w:rsidR="00B84299" w:rsidRPr="00B84299">
        <w:t>monitoring of paging occasions for CG-SDT with HD-FDD Redcap UEs</w:t>
      </w:r>
      <w:r w:rsidR="00B84299">
        <w:t xml:space="preserve"> with respect to the corresponding requirements in RAN4 </w:t>
      </w:r>
      <w:proofErr w:type="spellStart"/>
      <w:r w:rsidR="00B84299">
        <w:t>spesifications</w:t>
      </w:r>
      <w:proofErr w:type="spellEnd"/>
      <w:r w:rsidR="00B84299">
        <w:t xml:space="preserve"> in </w:t>
      </w:r>
      <w:r w:rsidR="00B84299" w:rsidRPr="00FA06F9">
        <w:rPr>
          <w:lang w:eastAsia="ja-JP"/>
        </w:rPr>
        <w:t>38.133</w:t>
      </w:r>
      <w:r w:rsidR="00B84299">
        <w:rPr>
          <w:lang w:eastAsia="ja-JP"/>
        </w:rPr>
        <w:t xml:space="preserve">, </w:t>
      </w:r>
      <w:r w:rsidR="00B84299" w:rsidRPr="00FA06F9">
        <w:rPr>
          <w:lang w:eastAsia="ja-JP"/>
        </w:rPr>
        <w:t>clause 5.1B.2.6</w:t>
      </w:r>
      <w:r w:rsidR="00B84299">
        <w:rPr>
          <w:lang w:eastAsia="ja-JP"/>
        </w:rPr>
        <w:t xml:space="preserve">, </w:t>
      </w:r>
      <w:r w:rsidR="00B84299">
        <w:t>and reached the following agreement</w:t>
      </w:r>
      <w:r w:rsidR="00D44596">
        <w:t xml:space="preserve"> i</w:t>
      </w:r>
      <w:r w:rsidR="00D44596" w:rsidRPr="00D44596">
        <w:t>n RAN4#108 meeting</w:t>
      </w:r>
      <w:r w:rsidR="00D44596">
        <w:t>:</w:t>
      </w:r>
      <w:bookmarkStart w:id="11" w:name="_Hlk143661393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F21256" w14:paraId="48332724" w14:textId="77777777" w:rsidTr="00D44596">
        <w:tc>
          <w:tcPr>
            <w:tcW w:w="9749" w:type="dxa"/>
          </w:tcPr>
          <w:bookmarkEnd w:id="11"/>
          <w:p w14:paraId="650CA357" w14:textId="754ECE89" w:rsidR="00D44596" w:rsidRPr="00D44596" w:rsidRDefault="00D44596" w:rsidP="00D44596">
            <w:r>
              <w:t>A</w:t>
            </w:r>
            <w:r w:rsidRPr="00D44596">
              <w:t xml:space="preserve">greement: </w:t>
            </w:r>
          </w:p>
          <w:p w14:paraId="30E32922" w14:textId="63C20975" w:rsidR="00D44596" w:rsidRPr="00D44596" w:rsidRDefault="00D44596" w:rsidP="00D44596">
            <w:pPr>
              <w:ind w:left="284"/>
            </w:pPr>
            <w:r w:rsidRPr="00D44596">
              <w:t>RAN4 will further update requirements for the case of partial collisions of POs with C</w:t>
            </w:r>
            <w:r w:rsidR="00B648B5">
              <w:t>G</w:t>
            </w:r>
            <w:r w:rsidRPr="00D44596">
              <w:t xml:space="preserve">-SDT occasions for HD-FDD </w:t>
            </w:r>
            <w:proofErr w:type="spellStart"/>
            <w:r w:rsidRPr="00D44596">
              <w:t>RedCap</w:t>
            </w:r>
            <w:proofErr w:type="spellEnd"/>
            <w:r w:rsidRPr="00D44596">
              <w:t xml:space="preserve"> UE within the SI modification period based on RAN2 LS</w:t>
            </w:r>
          </w:p>
          <w:p w14:paraId="15ADBFBE" w14:textId="47DDC7E5" w:rsidR="00D44596" w:rsidRPr="00D44596" w:rsidRDefault="00D44596" w:rsidP="00D44596">
            <w:pPr>
              <w:ind w:left="284"/>
            </w:pPr>
            <w:r w:rsidRPr="00D44596">
              <w:t>There are no existing RRM requirements for the case when all available POs are colliding with C</w:t>
            </w:r>
            <w:r w:rsidR="00B648B5">
              <w:t>G</w:t>
            </w:r>
            <w:r w:rsidRPr="00D44596">
              <w:t xml:space="preserve">-SDT occasions for HD-FDD </w:t>
            </w:r>
            <w:proofErr w:type="spellStart"/>
            <w:r w:rsidRPr="00D44596">
              <w:t>RedCap</w:t>
            </w:r>
            <w:proofErr w:type="spellEnd"/>
            <w:r w:rsidRPr="00D44596">
              <w:t xml:space="preserve"> UE within the SI modification period.</w:t>
            </w:r>
          </w:p>
          <w:p w14:paraId="45A18CF4" w14:textId="77777777" w:rsidR="00D44596" w:rsidRPr="00D44596" w:rsidRDefault="00D44596" w:rsidP="00D44596">
            <w:pPr>
              <w:ind w:left="568"/>
            </w:pPr>
            <w:r w:rsidRPr="00D44596">
              <w:t xml:space="preserve">RAN4 is not planning to cover this scenario in Rel-17 or Rel-18 specifications. </w:t>
            </w:r>
          </w:p>
          <w:p w14:paraId="2139F9DC" w14:textId="7A85EB23" w:rsidR="001762C9" w:rsidRPr="00D44596" w:rsidRDefault="00D44596" w:rsidP="00D44596">
            <w:pPr>
              <w:ind w:left="568"/>
            </w:pPr>
            <w:r w:rsidRPr="00D44596">
              <w:t>Check with RAN1/2 on whether this is a valid scenario</w:t>
            </w:r>
          </w:p>
        </w:tc>
      </w:tr>
    </w:tbl>
    <w:p w14:paraId="5B40C917" w14:textId="22E08AA2" w:rsidR="00D44596" w:rsidRDefault="00B84299" w:rsidP="00BF78E5">
      <w:pPr>
        <w:spacing w:beforeLines="100" w:before="240"/>
        <w:rPr>
          <w:szCs w:val="22"/>
          <w:lang w:eastAsia="zh-CN"/>
        </w:rPr>
      </w:pPr>
      <w:r>
        <w:rPr>
          <w:szCs w:val="22"/>
        </w:rPr>
        <w:t xml:space="preserve">Based on the above agreement, RAN4 will make the </w:t>
      </w:r>
      <w:r w:rsidR="00D44596" w:rsidRPr="00D44596">
        <w:rPr>
          <w:szCs w:val="22"/>
        </w:rPr>
        <w:t xml:space="preserve">necessary </w:t>
      </w:r>
      <w:r>
        <w:rPr>
          <w:szCs w:val="22"/>
        </w:rPr>
        <w:t xml:space="preserve">amendment on </w:t>
      </w:r>
      <w:r w:rsidRPr="00D44596">
        <w:rPr>
          <w:szCs w:val="22"/>
        </w:rPr>
        <w:t xml:space="preserve">clause 5.1B.2.6 in 38.133 to resolve the misalignment between RAN2 and RAN4 specifications. </w:t>
      </w:r>
      <w:r w:rsidR="001C7819" w:rsidRPr="00E51836">
        <w:rPr>
          <w:szCs w:val="22"/>
        </w:rPr>
        <w:t>RAN4 kindly asks RAN</w:t>
      </w:r>
      <w:r w:rsidR="001C7819">
        <w:rPr>
          <w:rFonts w:hint="eastAsia"/>
          <w:szCs w:val="22"/>
        </w:rPr>
        <w:t>2</w:t>
      </w:r>
      <w:r w:rsidR="001C7819" w:rsidRPr="00E51836">
        <w:rPr>
          <w:szCs w:val="22"/>
        </w:rPr>
        <w:t xml:space="preserve"> to </w:t>
      </w:r>
      <w:r w:rsidR="001C7819" w:rsidRPr="00E51836">
        <w:rPr>
          <w:rFonts w:hint="eastAsia"/>
          <w:szCs w:val="22"/>
          <w:lang w:eastAsia="zh-CN"/>
        </w:rPr>
        <w:t>take the above information into account</w:t>
      </w:r>
      <w:r w:rsidR="00697079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1173FA67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2:</w:t>
      </w:r>
      <w:r>
        <w:rPr>
          <w:rFonts w:ascii="Arial" w:hAnsi="Arial" w:cs="Arial"/>
          <w:b/>
        </w:rPr>
        <w:t xml:space="preserve"> </w:t>
      </w:r>
    </w:p>
    <w:p w14:paraId="60665190" w14:textId="0BCE4171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>take the above information into account</w:t>
      </w:r>
      <w:r w:rsidR="003A551F">
        <w:rPr>
          <w:rFonts w:hint="eastAsia"/>
          <w:szCs w:val="22"/>
          <w:lang w:eastAsia="zh-CN"/>
        </w:rPr>
        <w:t>.</w:t>
      </w:r>
      <w:r w:rsidR="00EE63AD">
        <w:rPr>
          <w:rFonts w:hint="eastAsia"/>
          <w:szCs w:val="22"/>
          <w:lang w:eastAsia="zh-CN"/>
        </w:rPr>
        <w:t xml:space="preserve"> 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3424E2" w14:textId="729A2970" w:rsidR="001C7819" w:rsidRDefault="007406DC" w:rsidP="001C7819">
      <w:pPr>
        <w:rPr>
          <w:lang w:eastAsia="zh-CN"/>
        </w:rPr>
      </w:pPr>
      <w:r w:rsidRPr="00F6342B">
        <w:t>TSG RAN WG4 Meeting #</w:t>
      </w:r>
      <w:r>
        <w:t>10</w:t>
      </w:r>
      <w:r w:rsidR="00B84299">
        <w:rPr>
          <w:lang w:eastAsia="zh-CN"/>
        </w:rPr>
        <w:t>8-bis</w:t>
      </w:r>
      <w:r w:rsidRPr="00F6342B">
        <w:tab/>
      </w:r>
      <w:r w:rsidRPr="00F6342B">
        <w:tab/>
      </w:r>
      <w:r w:rsidR="00B84299" w:rsidRPr="00B84299">
        <w:rPr>
          <w:lang w:eastAsia="zh-CN"/>
        </w:rPr>
        <w:t>09 – 13 Oct 2023</w:t>
      </w:r>
      <w:r w:rsidRPr="00F6342B">
        <w:tab/>
      </w:r>
      <w:r w:rsidRPr="00F6342B">
        <w:tab/>
      </w:r>
      <w:r w:rsidR="00B84299" w:rsidRPr="00B84299">
        <w:rPr>
          <w:lang w:eastAsia="zh-CN"/>
        </w:rPr>
        <w:t>Xiamen, China</w:t>
      </w:r>
    </w:p>
    <w:p w14:paraId="54E5DEB9" w14:textId="3032011E" w:rsidR="00B84299" w:rsidRPr="005460EA" w:rsidRDefault="005460EA" w:rsidP="001C7819">
      <w:pPr>
        <w:rPr>
          <w:lang w:eastAsia="zh-CN"/>
        </w:rPr>
      </w:pPr>
      <w:r w:rsidRPr="00F6342B">
        <w:t>TSG RAN WG4 Meeting #</w:t>
      </w:r>
      <w:r>
        <w:t>10</w:t>
      </w:r>
      <w:r w:rsidR="00B84299">
        <w:rPr>
          <w:lang w:eastAsia="zh-CN"/>
        </w:rPr>
        <w:t>9</w:t>
      </w:r>
      <w:r w:rsidRPr="00F6342B">
        <w:tab/>
      </w:r>
      <w:r w:rsidRPr="00F6342B">
        <w:tab/>
      </w:r>
      <w:r w:rsidR="00B84299" w:rsidRPr="00B84299">
        <w:rPr>
          <w:lang w:eastAsia="zh-CN"/>
        </w:rPr>
        <w:t>13 – 17 Nov 2023</w:t>
      </w:r>
      <w:r w:rsidRPr="00F6342B">
        <w:tab/>
      </w:r>
      <w:r w:rsidRPr="00F6342B">
        <w:tab/>
      </w:r>
      <w:r w:rsidR="00B84299" w:rsidRPr="00B84299">
        <w:rPr>
          <w:lang w:eastAsia="zh-CN"/>
        </w:rPr>
        <w:t>Chicago, US</w:t>
      </w:r>
    </w:p>
    <w:sectPr w:rsidR="00B84299" w:rsidRPr="005460E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5E901" w14:textId="77777777" w:rsidR="009D3825" w:rsidRDefault="009D3825">
      <w:r>
        <w:separator/>
      </w:r>
    </w:p>
  </w:endnote>
  <w:endnote w:type="continuationSeparator" w:id="0">
    <w:p w14:paraId="01927AC6" w14:textId="77777777" w:rsidR="009D3825" w:rsidRDefault="009D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C6AB6" w14:textId="77777777" w:rsidR="009D3825" w:rsidRDefault="009D3825">
      <w:r>
        <w:separator/>
      </w:r>
    </w:p>
  </w:footnote>
  <w:footnote w:type="continuationSeparator" w:id="0">
    <w:p w14:paraId="7F60C884" w14:textId="77777777" w:rsidR="009D3825" w:rsidRDefault="009D3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477799">
    <w:abstractNumId w:val="8"/>
  </w:num>
  <w:num w:numId="2" w16cid:durableId="1320578824">
    <w:abstractNumId w:val="25"/>
  </w:num>
  <w:num w:numId="3" w16cid:durableId="2004812452">
    <w:abstractNumId w:val="17"/>
  </w:num>
  <w:num w:numId="4" w16cid:durableId="981347437">
    <w:abstractNumId w:val="27"/>
  </w:num>
  <w:num w:numId="5" w16cid:durableId="667488379">
    <w:abstractNumId w:val="39"/>
  </w:num>
  <w:num w:numId="6" w16cid:durableId="1766488010">
    <w:abstractNumId w:val="29"/>
  </w:num>
  <w:num w:numId="7" w16cid:durableId="927033048">
    <w:abstractNumId w:val="42"/>
  </w:num>
  <w:num w:numId="8" w16cid:durableId="309604270">
    <w:abstractNumId w:val="0"/>
  </w:num>
  <w:num w:numId="9" w16cid:durableId="409695277">
    <w:abstractNumId w:val="22"/>
  </w:num>
  <w:num w:numId="10" w16cid:durableId="1258446922">
    <w:abstractNumId w:val="16"/>
  </w:num>
  <w:num w:numId="11" w16cid:durableId="123158597">
    <w:abstractNumId w:val="6"/>
  </w:num>
  <w:num w:numId="12" w16cid:durableId="212039186">
    <w:abstractNumId w:val="2"/>
  </w:num>
  <w:num w:numId="13" w16cid:durableId="1558081449">
    <w:abstractNumId w:val="26"/>
  </w:num>
  <w:num w:numId="14" w16cid:durableId="80222352">
    <w:abstractNumId w:val="1"/>
  </w:num>
  <w:num w:numId="15" w16cid:durableId="305361687">
    <w:abstractNumId w:val="28"/>
  </w:num>
  <w:num w:numId="16" w16cid:durableId="1086226417">
    <w:abstractNumId w:val="34"/>
  </w:num>
  <w:num w:numId="17" w16cid:durableId="1626962001">
    <w:abstractNumId w:val="21"/>
  </w:num>
  <w:num w:numId="18" w16cid:durableId="1488083723">
    <w:abstractNumId w:val="31"/>
  </w:num>
  <w:num w:numId="19" w16cid:durableId="1141263710">
    <w:abstractNumId w:val="13"/>
  </w:num>
  <w:num w:numId="20" w16cid:durableId="475412753">
    <w:abstractNumId w:val="40"/>
  </w:num>
  <w:num w:numId="21" w16cid:durableId="1909461690">
    <w:abstractNumId w:val="41"/>
  </w:num>
  <w:num w:numId="22" w16cid:durableId="698699340">
    <w:abstractNumId w:val="30"/>
  </w:num>
  <w:num w:numId="23" w16cid:durableId="1756590445">
    <w:abstractNumId w:val="18"/>
  </w:num>
  <w:num w:numId="24" w16cid:durableId="2146503030">
    <w:abstractNumId w:val="10"/>
  </w:num>
  <w:num w:numId="25" w16cid:durableId="1738672387">
    <w:abstractNumId w:val="11"/>
  </w:num>
  <w:num w:numId="26" w16cid:durableId="11692975">
    <w:abstractNumId w:val="15"/>
  </w:num>
  <w:num w:numId="27" w16cid:durableId="1390811689">
    <w:abstractNumId w:val="44"/>
  </w:num>
  <w:num w:numId="28" w16cid:durableId="924454050">
    <w:abstractNumId w:val="37"/>
  </w:num>
  <w:num w:numId="29" w16cid:durableId="1409620092">
    <w:abstractNumId w:val="14"/>
  </w:num>
  <w:num w:numId="30" w16cid:durableId="1459226270">
    <w:abstractNumId w:val="3"/>
  </w:num>
  <w:num w:numId="31" w16cid:durableId="433324379">
    <w:abstractNumId w:val="5"/>
  </w:num>
  <w:num w:numId="32" w16cid:durableId="687680070">
    <w:abstractNumId w:val="35"/>
  </w:num>
  <w:num w:numId="33" w16cid:durableId="1125152469">
    <w:abstractNumId w:val="24"/>
  </w:num>
  <w:num w:numId="34" w16cid:durableId="1624725819">
    <w:abstractNumId w:val="38"/>
  </w:num>
  <w:num w:numId="35" w16cid:durableId="556404178">
    <w:abstractNumId w:val="4"/>
  </w:num>
  <w:num w:numId="36" w16cid:durableId="1608192674">
    <w:abstractNumId w:val="20"/>
  </w:num>
  <w:num w:numId="37" w16cid:durableId="901910741">
    <w:abstractNumId w:val="12"/>
  </w:num>
  <w:num w:numId="38" w16cid:durableId="760495269">
    <w:abstractNumId w:val="32"/>
  </w:num>
  <w:num w:numId="39" w16cid:durableId="982388725">
    <w:abstractNumId w:val="23"/>
  </w:num>
  <w:num w:numId="40" w16cid:durableId="478428214">
    <w:abstractNumId w:val="36"/>
  </w:num>
  <w:num w:numId="41" w16cid:durableId="485636413">
    <w:abstractNumId w:val="9"/>
  </w:num>
  <w:num w:numId="42" w16cid:durableId="1756121982">
    <w:abstractNumId w:val="7"/>
  </w:num>
  <w:num w:numId="43" w16cid:durableId="150604285">
    <w:abstractNumId w:val="19"/>
  </w:num>
  <w:num w:numId="44" w16cid:durableId="245697662">
    <w:abstractNumId w:val="33"/>
  </w:num>
  <w:num w:numId="45" w16cid:durableId="2037272530">
    <w:abstractNumId w:val="4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3B8A"/>
    <w:rsid w:val="000340A7"/>
    <w:rsid w:val="00034B44"/>
    <w:rsid w:val="00034BA1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1D3A"/>
    <w:rsid w:val="000424C6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4F0E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2AD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141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3577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4E3"/>
    <w:rsid w:val="000C5704"/>
    <w:rsid w:val="000C58C4"/>
    <w:rsid w:val="000C5BBB"/>
    <w:rsid w:val="000C6246"/>
    <w:rsid w:val="000C68EE"/>
    <w:rsid w:val="000C6B88"/>
    <w:rsid w:val="000C7B3F"/>
    <w:rsid w:val="000C7C93"/>
    <w:rsid w:val="000D0361"/>
    <w:rsid w:val="000D2570"/>
    <w:rsid w:val="000D3A68"/>
    <w:rsid w:val="000D3ABB"/>
    <w:rsid w:val="000D4EAF"/>
    <w:rsid w:val="000D543E"/>
    <w:rsid w:val="000D5A0A"/>
    <w:rsid w:val="000D6494"/>
    <w:rsid w:val="000D6576"/>
    <w:rsid w:val="000D6A9F"/>
    <w:rsid w:val="000D749E"/>
    <w:rsid w:val="000D7E77"/>
    <w:rsid w:val="000E0822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1F"/>
    <w:rsid w:val="000F19C6"/>
    <w:rsid w:val="000F26A7"/>
    <w:rsid w:val="000F331E"/>
    <w:rsid w:val="000F364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67F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52E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62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4F8"/>
    <w:rsid w:val="00157A87"/>
    <w:rsid w:val="00157D65"/>
    <w:rsid w:val="001601A9"/>
    <w:rsid w:val="001610F1"/>
    <w:rsid w:val="0016284E"/>
    <w:rsid w:val="0016298C"/>
    <w:rsid w:val="00162C05"/>
    <w:rsid w:val="00162C5A"/>
    <w:rsid w:val="0016331D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2C9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16E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0A2"/>
    <w:rsid w:val="001B6132"/>
    <w:rsid w:val="001B64A9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0D46"/>
    <w:rsid w:val="001E11FD"/>
    <w:rsid w:val="001E16F8"/>
    <w:rsid w:val="001E1B6B"/>
    <w:rsid w:val="001E1F1E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2FD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D7C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010"/>
    <w:rsid w:val="0022568E"/>
    <w:rsid w:val="00225AC8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0B45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39D2"/>
    <w:rsid w:val="0025453D"/>
    <w:rsid w:val="002545B3"/>
    <w:rsid w:val="002565AF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1FDE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9600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D6E"/>
    <w:rsid w:val="002B1F27"/>
    <w:rsid w:val="002B213D"/>
    <w:rsid w:val="002B2172"/>
    <w:rsid w:val="002B22DD"/>
    <w:rsid w:val="002B2FDE"/>
    <w:rsid w:val="002B3005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26DB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0E5C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60A7C"/>
    <w:rsid w:val="00362415"/>
    <w:rsid w:val="00363EB3"/>
    <w:rsid w:val="0036465D"/>
    <w:rsid w:val="00364973"/>
    <w:rsid w:val="00364D6E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32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4EE"/>
    <w:rsid w:val="0038783F"/>
    <w:rsid w:val="003903F5"/>
    <w:rsid w:val="00390C2E"/>
    <w:rsid w:val="00392224"/>
    <w:rsid w:val="00392809"/>
    <w:rsid w:val="00392BF4"/>
    <w:rsid w:val="00393815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B2"/>
    <w:rsid w:val="003A5E56"/>
    <w:rsid w:val="003A6F40"/>
    <w:rsid w:val="003B0323"/>
    <w:rsid w:val="003B0DF9"/>
    <w:rsid w:val="003B197A"/>
    <w:rsid w:val="003B1D03"/>
    <w:rsid w:val="003B221F"/>
    <w:rsid w:val="003B2944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03A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5AC8"/>
    <w:rsid w:val="003E6298"/>
    <w:rsid w:val="003E67EA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A07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487F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26E13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6BF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CE0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274"/>
    <w:rsid w:val="004525E3"/>
    <w:rsid w:val="0045275B"/>
    <w:rsid w:val="00453DEF"/>
    <w:rsid w:val="00454B6D"/>
    <w:rsid w:val="00454CBD"/>
    <w:rsid w:val="004572B5"/>
    <w:rsid w:val="004605AA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873C2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5DD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13C9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0E08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4A8"/>
    <w:rsid w:val="00555F19"/>
    <w:rsid w:val="00556AB0"/>
    <w:rsid w:val="00557212"/>
    <w:rsid w:val="005572D5"/>
    <w:rsid w:val="00557A3B"/>
    <w:rsid w:val="005603F3"/>
    <w:rsid w:val="005605BB"/>
    <w:rsid w:val="00561E78"/>
    <w:rsid w:val="00562030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01E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69D1"/>
    <w:rsid w:val="0059704B"/>
    <w:rsid w:val="005A00BB"/>
    <w:rsid w:val="005A0C30"/>
    <w:rsid w:val="005A1468"/>
    <w:rsid w:val="005A17ED"/>
    <w:rsid w:val="005A2348"/>
    <w:rsid w:val="005A2D48"/>
    <w:rsid w:val="005A3886"/>
    <w:rsid w:val="005A5D5C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27BB"/>
    <w:rsid w:val="005B439A"/>
    <w:rsid w:val="005B49FC"/>
    <w:rsid w:val="005B512C"/>
    <w:rsid w:val="005B54EF"/>
    <w:rsid w:val="005B586F"/>
    <w:rsid w:val="005B5A02"/>
    <w:rsid w:val="005B70D4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C786D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D94"/>
    <w:rsid w:val="005E196C"/>
    <w:rsid w:val="005E2880"/>
    <w:rsid w:val="005E2CC6"/>
    <w:rsid w:val="005E3281"/>
    <w:rsid w:val="005E3F22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7AD"/>
    <w:rsid w:val="00600991"/>
    <w:rsid w:val="006009FC"/>
    <w:rsid w:val="00602A83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1FED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1919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7B"/>
    <w:rsid w:val="00644081"/>
    <w:rsid w:val="006441E4"/>
    <w:rsid w:val="0064425B"/>
    <w:rsid w:val="006443B2"/>
    <w:rsid w:val="006445EE"/>
    <w:rsid w:val="0064479C"/>
    <w:rsid w:val="00644DCE"/>
    <w:rsid w:val="00645601"/>
    <w:rsid w:val="0064622E"/>
    <w:rsid w:val="00646B2B"/>
    <w:rsid w:val="00647A5A"/>
    <w:rsid w:val="00647BD1"/>
    <w:rsid w:val="006502CA"/>
    <w:rsid w:val="00650CF7"/>
    <w:rsid w:val="00650E00"/>
    <w:rsid w:val="00650FFE"/>
    <w:rsid w:val="00652FE2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C53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2B27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09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263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215"/>
    <w:rsid w:val="007129A0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B39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67F1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58E0"/>
    <w:rsid w:val="00756C45"/>
    <w:rsid w:val="007572DA"/>
    <w:rsid w:val="007600CD"/>
    <w:rsid w:val="00760447"/>
    <w:rsid w:val="00761890"/>
    <w:rsid w:val="00761F78"/>
    <w:rsid w:val="0076214D"/>
    <w:rsid w:val="00763B23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5EC4"/>
    <w:rsid w:val="00786541"/>
    <w:rsid w:val="00786827"/>
    <w:rsid w:val="00787C60"/>
    <w:rsid w:val="00787C94"/>
    <w:rsid w:val="00787EA7"/>
    <w:rsid w:val="00787EE1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5"/>
    <w:rsid w:val="007A7429"/>
    <w:rsid w:val="007A745A"/>
    <w:rsid w:val="007B07D4"/>
    <w:rsid w:val="007B0BC9"/>
    <w:rsid w:val="007B1447"/>
    <w:rsid w:val="007B14F6"/>
    <w:rsid w:val="007B1ACD"/>
    <w:rsid w:val="007B2B03"/>
    <w:rsid w:val="007B2E40"/>
    <w:rsid w:val="007B5E31"/>
    <w:rsid w:val="007B5FDE"/>
    <w:rsid w:val="007B6460"/>
    <w:rsid w:val="007B6499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69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5C31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67E2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2BCF"/>
    <w:rsid w:val="00833C8F"/>
    <w:rsid w:val="00833CE0"/>
    <w:rsid w:val="00833FDE"/>
    <w:rsid w:val="00834671"/>
    <w:rsid w:val="00834CB0"/>
    <w:rsid w:val="00835B1B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3469"/>
    <w:rsid w:val="00844809"/>
    <w:rsid w:val="00844CC1"/>
    <w:rsid w:val="008459E2"/>
    <w:rsid w:val="00845FE6"/>
    <w:rsid w:val="00847709"/>
    <w:rsid w:val="0085005D"/>
    <w:rsid w:val="008511AB"/>
    <w:rsid w:val="0085130E"/>
    <w:rsid w:val="00851536"/>
    <w:rsid w:val="00851FB8"/>
    <w:rsid w:val="0085393A"/>
    <w:rsid w:val="00853B54"/>
    <w:rsid w:val="00854458"/>
    <w:rsid w:val="00854AB0"/>
    <w:rsid w:val="008552A4"/>
    <w:rsid w:val="00856070"/>
    <w:rsid w:val="00856D01"/>
    <w:rsid w:val="00856FFE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51E4"/>
    <w:rsid w:val="00865481"/>
    <w:rsid w:val="008655A0"/>
    <w:rsid w:val="00866C45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3D4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756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3A64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57C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B8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26"/>
    <w:rsid w:val="008D288D"/>
    <w:rsid w:val="008D2C5C"/>
    <w:rsid w:val="008D4CFA"/>
    <w:rsid w:val="008D5446"/>
    <w:rsid w:val="008D5C69"/>
    <w:rsid w:val="008D5EAA"/>
    <w:rsid w:val="008D62BA"/>
    <w:rsid w:val="008D66C8"/>
    <w:rsid w:val="008D6AC9"/>
    <w:rsid w:val="008D6BCF"/>
    <w:rsid w:val="008D72C5"/>
    <w:rsid w:val="008D76E4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82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79D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E3B"/>
    <w:rsid w:val="00937F1F"/>
    <w:rsid w:val="009411DA"/>
    <w:rsid w:val="00941F71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133"/>
    <w:rsid w:val="00963979"/>
    <w:rsid w:val="009639F3"/>
    <w:rsid w:val="009642E7"/>
    <w:rsid w:val="009655E9"/>
    <w:rsid w:val="00965F0D"/>
    <w:rsid w:val="00965F64"/>
    <w:rsid w:val="0096741D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10C"/>
    <w:rsid w:val="009C12A8"/>
    <w:rsid w:val="009C1690"/>
    <w:rsid w:val="009C1FBF"/>
    <w:rsid w:val="009C302E"/>
    <w:rsid w:val="009C312B"/>
    <w:rsid w:val="009C3E38"/>
    <w:rsid w:val="009C408D"/>
    <w:rsid w:val="009C4CAE"/>
    <w:rsid w:val="009C5EBA"/>
    <w:rsid w:val="009D1430"/>
    <w:rsid w:val="009D1513"/>
    <w:rsid w:val="009D21F7"/>
    <w:rsid w:val="009D23C6"/>
    <w:rsid w:val="009D2BE4"/>
    <w:rsid w:val="009D33AE"/>
    <w:rsid w:val="009D37F1"/>
    <w:rsid w:val="009D3825"/>
    <w:rsid w:val="009D38F6"/>
    <w:rsid w:val="009D3936"/>
    <w:rsid w:val="009D3F2D"/>
    <w:rsid w:val="009D41B3"/>
    <w:rsid w:val="009D4671"/>
    <w:rsid w:val="009D482F"/>
    <w:rsid w:val="009D4B51"/>
    <w:rsid w:val="009D4F16"/>
    <w:rsid w:val="009D51B7"/>
    <w:rsid w:val="009D5443"/>
    <w:rsid w:val="009D5C8F"/>
    <w:rsid w:val="009D7091"/>
    <w:rsid w:val="009E0A45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4ABC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0E4B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9C6"/>
    <w:rsid w:val="00A87D6F"/>
    <w:rsid w:val="00A90316"/>
    <w:rsid w:val="00A90F28"/>
    <w:rsid w:val="00A91004"/>
    <w:rsid w:val="00A91A72"/>
    <w:rsid w:val="00A92553"/>
    <w:rsid w:val="00A9295F"/>
    <w:rsid w:val="00A936E2"/>
    <w:rsid w:val="00A94613"/>
    <w:rsid w:val="00A9599B"/>
    <w:rsid w:val="00A95A0B"/>
    <w:rsid w:val="00A9653C"/>
    <w:rsid w:val="00AA0452"/>
    <w:rsid w:val="00AA0479"/>
    <w:rsid w:val="00AA0A5A"/>
    <w:rsid w:val="00AA2022"/>
    <w:rsid w:val="00AA2306"/>
    <w:rsid w:val="00AA2334"/>
    <w:rsid w:val="00AA28B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67C"/>
    <w:rsid w:val="00AC7807"/>
    <w:rsid w:val="00AC7A56"/>
    <w:rsid w:val="00AC7DE5"/>
    <w:rsid w:val="00AD07DF"/>
    <w:rsid w:val="00AD090F"/>
    <w:rsid w:val="00AD0C9C"/>
    <w:rsid w:val="00AD0D02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D73DF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77C"/>
    <w:rsid w:val="00AF2F40"/>
    <w:rsid w:val="00AF3C99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07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0B93"/>
    <w:rsid w:val="00B2123A"/>
    <w:rsid w:val="00B214D1"/>
    <w:rsid w:val="00B21639"/>
    <w:rsid w:val="00B217B2"/>
    <w:rsid w:val="00B22B2E"/>
    <w:rsid w:val="00B23278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445E"/>
    <w:rsid w:val="00B646BB"/>
    <w:rsid w:val="00B6476C"/>
    <w:rsid w:val="00B648B5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EC2"/>
    <w:rsid w:val="00B71256"/>
    <w:rsid w:val="00B7185E"/>
    <w:rsid w:val="00B71C6C"/>
    <w:rsid w:val="00B72152"/>
    <w:rsid w:val="00B7238E"/>
    <w:rsid w:val="00B72520"/>
    <w:rsid w:val="00B7277C"/>
    <w:rsid w:val="00B728CB"/>
    <w:rsid w:val="00B72EA1"/>
    <w:rsid w:val="00B73BBA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0B17"/>
    <w:rsid w:val="00B810D5"/>
    <w:rsid w:val="00B81A2C"/>
    <w:rsid w:val="00B81C77"/>
    <w:rsid w:val="00B82041"/>
    <w:rsid w:val="00B8326D"/>
    <w:rsid w:val="00B84299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5EDF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09BC"/>
    <w:rsid w:val="00BC1605"/>
    <w:rsid w:val="00BC180C"/>
    <w:rsid w:val="00BC1C1C"/>
    <w:rsid w:val="00BC2BCC"/>
    <w:rsid w:val="00BC2FE0"/>
    <w:rsid w:val="00BC3003"/>
    <w:rsid w:val="00BC510B"/>
    <w:rsid w:val="00BC5193"/>
    <w:rsid w:val="00BC5922"/>
    <w:rsid w:val="00BC5E4A"/>
    <w:rsid w:val="00BC605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3D2B"/>
    <w:rsid w:val="00C048AF"/>
    <w:rsid w:val="00C05A26"/>
    <w:rsid w:val="00C05B7B"/>
    <w:rsid w:val="00C0642A"/>
    <w:rsid w:val="00C06B16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050"/>
    <w:rsid w:val="00C16AE7"/>
    <w:rsid w:val="00C16C3C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2E2C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2FF"/>
    <w:rsid w:val="00C3087E"/>
    <w:rsid w:val="00C31F44"/>
    <w:rsid w:val="00C32365"/>
    <w:rsid w:val="00C3489A"/>
    <w:rsid w:val="00C34D73"/>
    <w:rsid w:val="00C3598D"/>
    <w:rsid w:val="00C35A68"/>
    <w:rsid w:val="00C35EBD"/>
    <w:rsid w:val="00C362AE"/>
    <w:rsid w:val="00C36467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0548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2A0E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2845"/>
    <w:rsid w:val="00CA316F"/>
    <w:rsid w:val="00CA3AA8"/>
    <w:rsid w:val="00CA473A"/>
    <w:rsid w:val="00CA52AB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48C"/>
    <w:rsid w:val="00CD47E9"/>
    <w:rsid w:val="00CD4AB8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208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13"/>
    <w:rsid w:val="00D22C7C"/>
    <w:rsid w:val="00D23B8C"/>
    <w:rsid w:val="00D24D8A"/>
    <w:rsid w:val="00D2554D"/>
    <w:rsid w:val="00D25830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9BE"/>
    <w:rsid w:val="00D41E82"/>
    <w:rsid w:val="00D42BA4"/>
    <w:rsid w:val="00D4396A"/>
    <w:rsid w:val="00D44596"/>
    <w:rsid w:val="00D4463F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0A44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DE0"/>
    <w:rsid w:val="00D8525C"/>
    <w:rsid w:val="00D85847"/>
    <w:rsid w:val="00D85FFA"/>
    <w:rsid w:val="00D8621F"/>
    <w:rsid w:val="00D863E9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3B7"/>
    <w:rsid w:val="00DB54B9"/>
    <w:rsid w:val="00DB56F1"/>
    <w:rsid w:val="00DB5ADA"/>
    <w:rsid w:val="00DB5B5C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61D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A96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669B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0318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0DF8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1F13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1E55"/>
    <w:rsid w:val="00E82882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7D7"/>
    <w:rsid w:val="00E96A63"/>
    <w:rsid w:val="00E974E0"/>
    <w:rsid w:val="00E978CD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ED"/>
    <w:rsid w:val="00ED3745"/>
    <w:rsid w:val="00ED3B8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03A6"/>
    <w:rsid w:val="00F21091"/>
    <w:rsid w:val="00F21256"/>
    <w:rsid w:val="00F2147A"/>
    <w:rsid w:val="00F21706"/>
    <w:rsid w:val="00F22465"/>
    <w:rsid w:val="00F22C01"/>
    <w:rsid w:val="00F22FE1"/>
    <w:rsid w:val="00F23033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0ED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4F0F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37C3"/>
    <w:rsid w:val="00F744BA"/>
    <w:rsid w:val="00F74EFA"/>
    <w:rsid w:val="00F7545C"/>
    <w:rsid w:val="00F7564F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14CA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DF0"/>
    <w:rsid w:val="00F96F94"/>
    <w:rsid w:val="00F97DA4"/>
    <w:rsid w:val="00F97FB6"/>
    <w:rsid w:val="00FA1730"/>
    <w:rsid w:val="00FA2586"/>
    <w:rsid w:val="00FA30E2"/>
    <w:rsid w:val="00FA32D2"/>
    <w:rsid w:val="00FA3840"/>
    <w:rsid w:val="00FA4041"/>
    <w:rsid w:val="00FA4BE3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0D3"/>
    <w:rsid w:val="00FB5B48"/>
    <w:rsid w:val="00FB5EDC"/>
    <w:rsid w:val="00FB68BD"/>
    <w:rsid w:val="00FB6EB6"/>
    <w:rsid w:val="00FB7943"/>
    <w:rsid w:val="00FB7DCA"/>
    <w:rsid w:val="00FC0368"/>
    <w:rsid w:val="00FC080C"/>
    <w:rsid w:val="00FC0F58"/>
    <w:rsid w:val="00FC18CD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AA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0A01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0B6"/>
    <w:rsid w:val="00FD68EE"/>
    <w:rsid w:val="00FE0886"/>
    <w:rsid w:val="00FE0D1D"/>
    <w:rsid w:val="00FE0DBD"/>
    <w:rsid w:val="00FE1B0F"/>
    <w:rsid w:val="00FE1DBA"/>
    <w:rsid w:val="00FE1E85"/>
    <w:rsid w:val="00FE218E"/>
    <w:rsid w:val="00FE24A1"/>
    <w:rsid w:val="00FE33BB"/>
    <w:rsid w:val="00FE3770"/>
    <w:rsid w:val="00FE3A43"/>
    <w:rsid w:val="00FE3FBF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AA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28421A"/>
  <w15:docId w15:val="{777B33F0-752F-4CAF-A643-C2C4B87C7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4299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Normal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DB5ADA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B842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eenhanna.toma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5A632-8B65-498F-8611-B0234F3DA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4544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Ogeen Hanna Toma Toma</cp:lastModifiedBy>
  <cp:revision>3446</cp:revision>
  <cp:lastPrinted>2009-01-30T04:53:00Z</cp:lastPrinted>
  <dcterms:created xsi:type="dcterms:W3CDTF">2021-05-11T13:59:00Z</dcterms:created>
  <dcterms:modified xsi:type="dcterms:W3CDTF">2023-08-25T06:54:00Z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2023-08-23T04:10:48Z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168d76fa-2e1c-442b-a46a-c38d3be067cd</vt:lpwstr>
  </property>
  <property fmtid="{D5CDD505-2E9C-101B-9397-08002B2CF9AE}" pid="8" name="MSIP_Label_83bcef13-7cac-433f-ba1d-47a323951816_ContentBits">
    <vt:lpwstr>0</vt:lpwstr>
  </property>
</Properties>
</file>